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83229" w14:textId="77777777" w:rsidR="000A1ACC" w:rsidRDefault="008E2C95">
      <w:pPr>
        <w:pStyle w:val="Heading1"/>
      </w:pPr>
      <w:bookmarkStart w:id="0" w:name="_7k0e5iphw8tz"/>
      <w:bookmarkEnd w:id="0"/>
      <w:r>
        <w:t>Joint Schedule 4 (Commercially Sensitive Information)</w:t>
      </w:r>
    </w:p>
    <w:p w14:paraId="5048322A" w14:textId="77777777" w:rsidR="000A1ACC" w:rsidRDefault="008E2C95">
      <w:pPr>
        <w:pStyle w:val="Standard"/>
        <w:widowControl/>
        <w:numPr>
          <w:ilvl w:val="0"/>
          <w:numId w:val="2"/>
        </w:numPr>
        <w:tabs>
          <w:tab w:val="left" w:pos="142"/>
        </w:tabs>
        <w:spacing w:before="120" w:after="240" w:line="240" w:lineRule="auto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What </w:t>
      </w:r>
      <w:r>
        <w:rPr>
          <w:rFonts w:ascii="Arial" w:eastAsia="Arial" w:hAnsi="Arial" w:cs="Arial"/>
          <w:b/>
          <w:sz w:val="24"/>
          <w:szCs w:val="24"/>
        </w:rPr>
        <w:t>is Commercially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Sensitive Information?</w:t>
      </w:r>
    </w:p>
    <w:p w14:paraId="5048322B" w14:textId="77777777" w:rsidR="000A1ACC" w:rsidRDefault="008E2C95">
      <w:pPr>
        <w:pStyle w:val="Standard"/>
        <w:widowControl/>
        <w:numPr>
          <w:ilvl w:val="1"/>
          <w:numId w:val="1"/>
        </w:numPr>
        <w:tabs>
          <w:tab w:val="left" w:pos="1134"/>
        </w:tabs>
        <w:spacing w:before="120" w:after="120" w:line="240" w:lineRule="auto"/>
        <w:ind w:hanging="360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this Schedule the Parties have sought to identify the Supplier's Confidential Information that is genuinely commercially </w:t>
      </w:r>
      <w:r>
        <w:rPr>
          <w:rFonts w:ascii="Arial" w:eastAsia="Arial" w:hAnsi="Arial" w:cs="Arial"/>
          <w:color w:val="000000"/>
          <w:sz w:val="24"/>
          <w:szCs w:val="24"/>
        </w:rPr>
        <w:t>sensitive and the disclosure of which would be the subject of an exemption under the FOIA and the EIRs.</w:t>
      </w:r>
    </w:p>
    <w:p w14:paraId="5048322C" w14:textId="77777777" w:rsidR="000A1ACC" w:rsidRDefault="008E2C95">
      <w:pPr>
        <w:pStyle w:val="Standard"/>
        <w:widowControl/>
        <w:numPr>
          <w:ilvl w:val="1"/>
          <w:numId w:val="1"/>
        </w:numPr>
        <w:tabs>
          <w:tab w:val="left" w:pos="1134"/>
        </w:tabs>
        <w:spacing w:before="120" w:after="120" w:line="240" w:lineRule="auto"/>
        <w:ind w:hanging="360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>Where possible, the Parties have sought to identify when any relevant Information will cease to fall into the category of Information to which this Sche</w:t>
      </w:r>
      <w:r>
        <w:rPr>
          <w:rFonts w:ascii="Arial" w:eastAsia="Arial" w:hAnsi="Arial" w:cs="Arial"/>
          <w:color w:val="000000"/>
          <w:sz w:val="24"/>
          <w:szCs w:val="24"/>
        </w:rPr>
        <w:t>dule applies in the table below and in the Order Form (which shall be deemed incorporated into the table below).</w:t>
      </w:r>
    </w:p>
    <w:p w14:paraId="5048322D" w14:textId="77777777" w:rsidR="000A1ACC" w:rsidRDefault="008E2C95">
      <w:pPr>
        <w:pStyle w:val="Standard"/>
        <w:widowControl/>
        <w:numPr>
          <w:ilvl w:val="1"/>
          <w:numId w:val="1"/>
        </w:numPr>
        <w:tabs>
          <w:tab w:val="left" w:pos="1134"/>
        </w:tabs>
        <w:spacing w:before="120" w:after="120" w:line="240" w:lineRule="auto"/>
        <w:ind w:hanging="360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>Without prejudice to the Relevant Authority's obligation to disclose Information in accordance with FOIA or Clause 16 (When you can share infor</w:t>
      </w:r>
      <w:r>
        <w:rPr>
          <w:rFonts w:ascii="Arial" w:eastAsia="Arial" w:hAnsi="Arial" w:cs="Arial"/>
          <w:color w:val="000000"/>
          <w:sz w:val="24"/>
          <w:szCs w:val="24"/>
        </w:rPr>
        <w:t>mation), the Relevant Authority will, in its sole discretion, acting reasonably, seek to apply the relevant exemption set out in the FOIA to the following Information:</w:t>
      </w:r>
    </w:p>
    <w:p w14:paraId="5048322E" w14:textId="77777777" w:rsidR="000A1ACC" w:rsidRDefault="000A1ACC">
      <w:pPr>
        <w:pStyle w:val="Standard"/>
        <w:widowControl/>
        <w:tabs>
          <w:tab w:val="left" w:pos="1778"/>
        </w:tabs>
        <w:spacing w:before="120" w:after="120" w:line="240" w:lineRule="auto"/>
        <w:ind w:left="644" w:hanging="576"/>
        <w:jc w:val="both"/>
        <w:rPr>
          <w:color w:val="000000"/>
        </w:rPr>
      </w:pPr>
    </w:p>
    <w:tbl>
      <w:tblPr>
        <w:tblW w:w="7949" w:type="dxa"/>
        <w:tblInd w:w="10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1710"/>
        <w:gridCol w:w="3011"/>
        <w:gridCol w:w="2239"/>
      </w:tblGrid>
      <w:tr w:rsidR="000A1ACC" w14:paraId="50483233" w14:textId="77777777">
        <w:tblPrEx>
          <w:tblCellMar>
            <w:top w:w="0" w:type="dxa"/>
            <w:bottom w:w="0" w:type="dxa"/>
          </w:tblCellMar>
        </w:tblPrEx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2F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30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31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Item(s)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32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Duration of Confidentiality</w:t>
            </w:r>
          </w:p>
        </w:tc>
      </w:tr>
      <w:tr w:rsidR="000A1ACC" w14:paraId="50483238" w14:textId="77777777">
        <w:tblPrEx>
          <w:tblCellMar>
            <w:top w:w="0" w:type="dxa"/>
            <w:bottom w:w="0" w:type="dxa"/>
          </w:tblCellMar>
        </w:tblPrEx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34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TBC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35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TBC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36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TBC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3237" w14:textId="77777777" w:rsidR="000A1ACC" w:rsidRDefault="008E2C95">
            <w:pPr>
              <w:pStyle w:val="Standard"/>
              <w:keepNext/>
              <w:widowControl/>
              <w:spacing w:before="240" w:after="12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TBC</w:t>
            </w:r>
          </w:p>
        </w:tc>
      </w:tr>
    </w:tbl>
    <w:p w14:paraId="50483239" w14:textId="77777777" w:rsidR="000A1ACC" w:rsidRDefault="000A1ACC">
      <w:pPr>
        <w:pStyle w:val="Standard"/>
      </w:pPr>
    </w:p>
    <w:p w14:paraId="5048323A" w14:textId="77777777" w:rsidR="000A1ACC" w:rsidRDefault="000A1ACC">
      <w:pPr>
        <w:pStyle w:val="Standard"/>
        <w:widowControl/>
      </w:pPr>
    </w:p>
    <w:sectPr w:rsidR="000A1ACC">
      <w:headerReference w:type="default" r:id="rId7"/>
      <w:footerReference w:type="default" r:id="rId8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8322D" w14:textId="77777777" w:rsidR="00000000" w:rsidRDefault="008E2C95">
      <w:r>
        <w:separator/>
      </w:r>
    </w:p>
  </w:endnote>
  <w:endnote w:type="continuationSeparator" w:id="0">
    <w:p w14:paraId="5048322F" w14:textId="77777777" w:rsidR="00000000" w:rsidRDefault="008E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83234" w14:textId="77777777" w:rsidR="00CB78FB" w:rsidRDefault="008E2C95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48322B" wp14:editId="5048322C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3048"/>
              <wp:effectExtent l="0" t="0" r="0" b="12702"/>
              <wp:wrapNone/>
              <wp:docPr id="2" name="MSIPCMe76548a5ab4abc1ed69fffd9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048322F" w14:textId="77777777" w:rsidR="00CB78FB" w:rsidRDefault="008E2C95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8322B" id="_x0000_t202" coordsize="21600,21600" o:spt="202" path="m,l,21600r21600,l21600,xe">
              <v:stroke joinstyle="miter"/>
              <v:path gradientshapeok="t" o:connecttype="rect"/>
            </v:shapetype>
            <v:shape id="MSIPCMe76548a5ab4abc1ed69fffd9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" filled="f" stroked="f">
              <v:textbox inset=",0,,0">
                <w:txbxContent>
                  <w:p w14:paraId="5048322F" w14:textId="77777777" w:rsidR="00CB78FB" w:rsidRDefault="008E2C95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0483235" w14:textId="77777777" w:rsidR="00CB78FB" w:rsidRDefault="008E2C95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v3.1</w:t>
    </w:r>
    <w: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483236" w14:textId="77777777" w:rsidR="00CB78FB" w:rsidRDefault="008E2C95">
    <w:pPr>
      <w:pStyle w:val="Standard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40" w:lineRule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83229" w14:textId="77777777" w:rsidR="00000000" w:rsidRDefault="008E2C95">
      <w:r>
        <w:rPr>
          <w:color w:val="000000"/>
        </w:rPr>
        <w:separator/>
      </w:r>
    </w:p>
  </w:footnote>
  <w:footnote w:type="continuationSeparator" w:id="0">
    <w:p w14:paraId="5048322B" w14:textId="77777777" w:rsidR="00000000" w:rsidRDefault="008E2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83231" w14:textId="77777777" w:rsidR="00CB78FB" w:rsidRDefault="008E2C95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483229" wp14:editId="6072CC7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4" cy="273048"/>
              <wp:effectExtent l="0" t="0" r="0" b="13335"/>
              <wp:wrapNone/>
              <wp:docPr id="1" name="MSIPCM52804254a35ab85a63af8aab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048322D" w14:textId="77777777" w:rsidR="00CB78FB" w:rsidRDefault="008E2C95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83229" id="_x0000_t202" coordsize="21600,21600" o:spt="202" path="m,l,21600r21600,l21600,xe">
              <v:stroke joinstyle="miter"/>
              <v:path gradientshapeok="t" o:connecttype="rect"/>
            </v:shapetype>
            <v:shape id="MSIPCM52804254a35ab85a63af8aab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" filled="f" stroked="f">
              <v:textbox inset=",0,,0">
                <w:txbxContent>
                  <w:p w14:paraId="5048322D" w14:textId="77777777" w:rsidR="00CB78FB" w:rsidRDefault="008E2C95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color w:val="000000"/>
        <w:sz w:val="20"/>
        <w:szCs w:val="20"/>
      </w:rPr>
      <w:t>Joint Schedule 4 (Commercially Sensitive Information)</w:t>
    </w:r>
  </w:p>
  <w:p w14:paraId="50483232" w14:textId="77777777" w:rsidR="00CB78FB" w:rsidRDefault="008E2C95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B86810"/>
    <w:multiLevelType w:val="multilevel"/>
    <w:tmpl w:val="00B68BC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eastAsia="Arial" w:cs="Arial"/>
        <w:b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A1ACC"/>
    <w:rsid w:val="000A1ACC"/>
    <w:rsid w:val="008E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83229"/>
  <w15:docId w15:val="{53CE0B50-81D3-465C-907D-5A55ACB8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rFonts w:eastAsia="Arial" w:cs="Arial"/>
      <w:b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">
    <w:name w:val="ListLabel 3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">
    <w:name w:val="ListLabel 4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">
    <w:name w:val="ListLabel 5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">
    <w:name w:val="ListLabel 6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2023-11-07T15:14:00Z</dcterms:created>
  <dcterms:modified xsi:type="dcterms:W3CDTF">2023-11-07T15:14:00Z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2023-11-07T15:14:52Z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485947cb-c229-4acd-a3e3-beb505e723d3</vt:lpwstr>
  </property>
  <property fmtid="{D5CDD505-2E9C-101B-9397-08002B2CF9AE}" pid="8" name="MSIP_Label_72408bec-6efb-47bd-b9dc-9f250af91ce7_ContentBits">
    <vt:lpwstr>3</vt:lpwstr>
  </property>
</Properties>
</file>